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FADC8" w14:textId="169FAEAF" w:rsidR="00797906" w:rsidRPr="007C6EB5" w:rsidRDefault="00DD6369" w:rsidP="00797906">
      <w:pPr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  <w:u w:val="single"/>
        </w:rPr>
        <w:t xml:space="preserve">INNEHÅLLSFÖRTECKNING DRIFTKORT </w:t>
      </w:r>
      <w:r w:rsidR="00D563BB">
        <w:rPr>
          <w:rFonts w:ascii="Calibri" w:hAnsi="Calibri"/>
          <w:b/>
          <w:sz w:val="28"/>
          <w:szCs w:val="28"/>
          <w:u w:val="single"/>
        </w:rPr>
        <w:t>VS</w:t>
      </w:r>
    </w:p>
    <w:p w14:paraId="4E19767C" w14:textId="53DF5E55" w:rsidR="00C00DE4" w:rsidRDefault="00C00DE4" w:rsidP="00C00DE4">
      <w:pPr>
        <w:shd w:val="clear" w:color="000000" w:fill="auto"/>
        <w:rPr>
          <w:rFonts w:ascii="Calibri" w:hAnsi="Calibri"/>
          <w:b/>
          <w:szCs w:val="24"/>
          <w:u w:val="single"/>
        </w:rPr>
      </w:pPr>
    </w:p>
    <w:tbl>
      <w:tblPr>
        <w:tblW w:w="139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3544"/>
        <w:gridCol w:w="7938"/>
      </w:tblGrid>
      <w:tr w:rsidR="00D563BB" w:rsidRPr="00DF056E" w14:paraId="6261DFAE" w14:textId="375A9F07" w:rsidTr="00D563BB">
        <w:trPr>
          <w:tblHeader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79646"/>
          </w:tcPr>
          <w:p w14:paraId="10242D16" w14:textId="5ED43A30" w:rsidR="00D563BB" w:rsidRPr="00DF056E" w:rsidRDefault="00D563BB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 w:rsidRPr="00B10A17">
              <w:rPr>
                <w:rFonts w:ascii="Calibri" w:eastAsia="MS Mincho" w:hAnsi="Calibri"/>
                <w:sz w:val="22"/>
                <w:szCs w:val="22"/>
              </w:rPr>
              <w:t>Driftkort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56E26C9F" w14:textId="0EC92C0A" w:rsidR="00D563BB" w:rsidRPr="00DF056E" w:rsidRDefault="00D563BB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 w:rsidRPr="00B10A17">
              <w:rPr>
                <w:rFonts w:ascii="Calibri" w:eastAsia="MS Mincho" w:hAnsi="Calibri"/>
                <w:sz w:val="22"/>
                <w:szCs w:val="22"/>
              </w:rPr>
              <w:t>Användningsområde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476E027A" w14:textId="10802072" w:rsidR="00D563BB" w:rsidRPr="00DF056E" w:rsidRDefault="00D563BB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Kommentar</w:t>
            </w:r>
          </w:p>
        </w:tc>
      </w:tr>
      <w:tr w:rsidR="00D563BB" w:rsidRPr="00DF056E" w14:paraId="7AF51583" w14:textId="7A1011B9" w:rsidTr="00D563BB">
        <w:tc>
          <w:tcPr>
            <w:tcW w:w="2480" w:type="dxa"/>
            <w:tcBorders>
              <w:top w:val="single" w:sz="4" w:space="0" w:color="auto"/>
            </w:tcBorders>
          </w:tcPr>
          <w:p w14:paraId="5FCEFC7D" w14:textId="77777777" w:rsidR="00D563BB" w:rsidRPr="00DF056E" w:rsidRDefault="00D563BB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22B91EEE" w14:textId="77777777" w:rsidR="00D563BB" w:rsidRPr="00DF056E" w:rsidRDefault="00D563BB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32E449EF" w14:textId="77777777" w:rsidR="00D563BB" w:rsidRPr="00DF056E" w:rsidRDefault="00D563BB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63BB" w:rsidRPr="00DF056E" w14:paraId="489B0B00" w14:textId="77777777" w:rsidTr="00D563BB">
        <w:tc>
          <w:tcPr>
            <w:tcW w:w="2480" w:type="dxa"/>
          </w:tcPr>
          <w:p w14:paraId="7E174B78" w14:textId="4BE4E20E" w:rsidR="00D563BB" w:rsidRPr="0052661F" w:rsidRDefault="00D563BB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0123-DK-UC01</w:t>
            </w:r>
          </w:p>
        </w:tc>
        <w:tc>
          <w:tcPr>
            <w:tcW w:w="3544" w:type="dxa"/>
          </w:tcPr>
          <w:p w14:paraId="5EB74163" w14:textId="4541B02B" w:rsidR="00D563BB" w:rsidRPr="0052661F" w:rsidRDefault="00D563BB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Fjärrvärmeundercentral</w:t>
            </w:r>
          </w:p>
        </w:tc>
        <w:tc>
          <w:tcPr>
            <w:tcW w:w="7938" w:type="dxa"/>
          </w:tcPr>
          <w:p w14:paraId="37546A7A" w14:textId="6C615A0F" w:rsidR="00D563BB" w:rsidRPr="0052661F" w:rsidRDefault="00D563BB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D563BB" w:rsidRPr="00DF056E" w14:paraId="63710117" w14:textId="77777777" w:rsidTr="00D563BB">
        <w:tc>
          <w:tcPr>
            <w:tcW w:w="2480" w:type="dxa"/>
          </w:tcPr>
          <w:p w14:paraId="6F96E7D7" w14:textId="146785C7" w:rsidR="00D563BB" w:rsidRPr="0052661F" w:rsidRDefault="00D563BB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0123-DK-UC01_VPU01</w:t>
            </w:r>
          </w:p>
        </w:tc>
        <w:tc>
          <w:tcPr>
            <w:tcW w:w="3544" w:type="dxa"/>
          </w:tcPr>
          <w:p w14:paraId="0B4912D4" w14:textId="67437B1D" w:rsidR="00D563BB" w:rsidRPr="0052661F" w:rsidRDefault="00D563BB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Fjärrvärmeundercentral tillsammans med värmepump med borrhål</w:t>
            </w:r>
          </w:p>
        </w:tc>
        <w:tc>
          <w:tcPr>
            <w:tcW w:w="7938" w:type="dxa"/>
          </w:tcPr>
          <w:p w14:paraId="0D63FBE7" w14:textId="272F6BD0" w:rsidR="00D563BB" w:rsidRPr="0052661F" w:rsidRDefault="00D563BB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 xml:space="preserve">Val av </w:t>
            </w:r>
            <w:r w:rsidR="008C0B37">
              <w:rPr>
                <w:rFonts w:ascii="Calibri" w:eastAsia="MS Mincho" w:hAnsi="Calibri" w:cs="Calibri"/>
                <w:sz w:val="22"/>
                <w:szCs w:val="22"/>
              </w:rPr>
              <w:t>inkopplingsprincip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 xml:space="preserve"> ska ske tillsammans med teknikspecialisterna innan projektering.</w:t>
            </w:r>
          </w:p>
        </w:tc>
      </w:tr>
      <w:tr w:rsidR="00723B35" w:rsidRPr="00DF056E" w14:paraId="3A7AA750" w14:textId="77777777" w:rsidTr="00D563BB">
        <w:tc>
          <w:tcPr>
            <w:tcW w:w="2480" w:type="dxa"/>
          </w:tcPr>
          <w:p w14:paraId="70770F0B" w14:textId="374B24D2" w:rsidR="00723B35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0123-DK-UC01_VPU02</w:t>
            </w:r>
          </w:p>
        </w:tc>
        <w:tc>
          <w:tcPr>
            <w:tcW w:w="3544" w:type="dxa"/>
          </w:tcPr>
          <w:p w14:paraId="228909C4" w14:textId="39A10E76" w:rsidR="00723B35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Fjärrvärmeundercentral tillsammans med värmepump med borrhål</w:t>
            </w:r>
          </w:p>
        </w:tc>
        <w:tc>
          <w:tcPr>
            <w:tcW w:w="7938" w:type="dxa"/>
          </w:tcPr>
          <w:p w14:paraId="7E4865E9" w14:textId="72B48993" w:rsidR="00723B35" w:rsidRDefault="00723B35" w:rsidP="00723B35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Val av inkopplingsprincip ska ske tillsammans med teknikspecialisterna innan projektering.</w:t>
            </w:r>
          </w:p>
        </w:tc>
      </w:tr>
      <w:tr w:rsidR="00723B35" w:rsidRPr="00DF056E" w14:paraId="1C7A9D0D" w14:textId="77777777" w:rsidTr="00D563BB">
        <w:tc>
          <w:tcPr>
            <w:tcW w:w="2480" w:type="dxa"/>
          </w:tcPr>
          <w:p w14:paraId="7C5AF12A" w14:textId="343363EF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0123-DK-VPU01</w:t>
            </w:r>
          </w:p>
        </w:tc>
        <w:tc>
          <w:tcPr>
            <w:tcW w:w="3544" w:type="dxa"/>
          </w:tcPr>
          <w:p w14:paraId="47E2CC66" w14:textId="6420CF6E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Värmepump med borrhål</w:t>
            </w:r>
          </w:p>
        </w:tc>
        <w:tc>
          <w:tcPr>
            <w:tcW w:w="7938" w:type="dxa"/>
          </w:tcPr>
          <w:p w14:paraId="62C82D82" w14:textId="5CC8FC7D" w:rsidR="00723B35" w:rsidRPr="0052661F" w:rsidRDefault="00723B35" w:rsidP="00723B35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Inkoppling av kökskyla och frikyla för ventilationsbatterier utreds i varje projekt.</w:t>
            </w:r>
          </w:p>
        </w:tc>
      </w:tr>
      <w:tr w:rsidR="00723B35" w:rsidRPr="00DF056E" w14:paraId="0C92207E" w14:textId="77777777" w:rsidTr="00D563BB">
        <w:tc>
          <w:tcPr>
            <w:tcW w:w="2480" w:type="dxa"/>
          </w:tcPr>
          <w:p w14:paraId="7C5082D7" w14:textId="45E03AEF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0123-DK-VPU02</w:t>
            </w:r>
          </w:p>
        </w:tc>
        <w:tc>
          <w:tcPr>
            <w:tcW w:w="3544" w:type="dxa"/>
          </w:tcPr>
          <w:p w14:paraId="37B8783A" w14:textId="16A68C6E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Värmepump luft/vatten</w:t>
            </w:r>
          </w:p>
        </w:tc>
        <w:tc>
          <w:tcPr>
            <w:tcW w:w="7938" w:type="dxa"/>
          </w:tcPr>
          <w:p w14:paraId="3AE9284E" w14:textId="6738DBFA" w:rsidR="00723B35" w:rsidRPr="0052661F" w:rsidRDefault="00723B35" w:rsidP="00723B35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723B35" w:rsidRPr="00DF056E" w14:paraId="33CBE69C" w14:textId="77777777" w:rsidTr="00D563BB">
        <w:tc>
          <w:tcPr>
            <w:tcW w:w="2480" w:type="dxa"/>
          </w:tcPr>
          <w:p w14:paraId="1978F444" w14:textId="58DDA857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0123-DK-VS11-31</w:t>
            </w:r>
          </w:p>
        </w:tc>
        <w:tc>
          <w:tcPr>
            <w:tcW w:w="3544" w:type="dxa"/>
          </w:tcPr>
          <w:p w14:paraId="503F8F5F" w14:textId="435C69AD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Radiatorshuntar</w:t>
            </w:r>
          </w:p>
        </w:tc>
        <w:tc>
          <w:tcPr>
            <w:tcW w:w="7938" w:type="dxa"/>
          </w:tcPr>
          <w:p w14:paraId="316C11F8" w14:textId="5DD68DAE" w:rsidR="00723B35" w:rsidRPr="0052661F" w:rsidRDefault="00723B35" w:rsidP="00723B35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723B35" w:rsidRPr="00DF056E" w14:paraId="2E41E318" w14:textId="77777777" w:rsidTr="00D563BB">
        <w:tc>
          <w:tcPr>
            <w:tcW w:w="2480" w:type="dxa"/>
          </w:tcPr>
          <w:p w14:paraId="0662E712" w14:textId="67629DBF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</w:t>
            </w:r>
            <w:r>
              <w:rPr>
                <w:rFonts w:ascii="Calibri" w:eastAsia="MS Mincho" w:hAnsi="Calibri"/>
                <w:sz w:val="22"/>
                <w:szCs w:val="22"/>
              </w:rPr>
              <w:t>MV11</w:t>
            </w:r>
          </w:p>
        </w:tc>
        <w:tc>
          <w:tcPr>
            <w:tcW w:w="3544" w:type="dxa"/>
          </w:tcPr>
          <w:p w14:paraId="1B4748B3" w14:textId="4D4A9D0D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Markvärme entré</w:t>
            </w:r>
          </w:p>
        </w:tc>
        <w:tc>
          <w:tcPr>
            <w:tcW w:w="7938" w:type="dxa"/>
          </w:tcPr>
          <w:p w14:paraId="18BCC67C" w14:textId="373F184E" w:rsidR="00723B35" w:rsidRPr="0052661F" w:rsidRDefault="00723B35" w:rsidP="00723B35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723B35" w:rsidRPr="00DF056E" w14:paraId="76F80741" w14:textId="77777777" w:rsidTr="00D563BB">
        <w:tc>
          <w:tcPr>
            <w:tcW w:w="2480" w:type="dxa"/>
          </w:tcPr>
          <w:p w14:paraId="6D0C9C3D" w14:textId="4277CE72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0123-DK-PG11</w:t>
            </w:r>
          </w:p>
        </w:tc>
        <w:tc>
          <w:tcPr>
            <w:tcW w:w="3544" w:type="dxa"/>
          </w:tcPr>
          <w:p w14:paraId="17D2BF95" w14:textId="0937B346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Pumpgrop</w:t>
            </w:r>
          </w:p>
        </w:tc>
        <w:tc>
          <w:tcPr>
            <w:tcW w:w="7938" w:type="dxa"/>
          </w:tcPr>
          <w:p w14:paraId="0B0C6E81" w14:textId="77777777" w:rsidR="00723B35" w:rsidRPr="0052661F" w:rsidRDefault="00723B35" w:rsidP="00723B35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723B35" w:rsidRPr="00DF056E" w14:paraId="7A788123" w14:textId="77777777" w:rsidTr="00D563BB">
        <w:tc>
          <w:tcPr>
            <w:tcW w:w="2480" w:type="dxa"/>
          </w:tcPr>
          <w:p w14:paraId="65E4D741" w14:textId="24193582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0123-DK-KB01</w:t>
            </w:r>
          </w:p>
        </w:tc>
        <w:tc>
          <w:tcPr>
            <w:tcW w:w="3544" w:type="dxa"/>
          </w:tcPr>
          <w:p w14:paraId="1722B5C1" w14:textId="449F7A6E" w:rsidR="00723B35" w:rsidRPr="0052661F" w:rsidRDefault="00723B35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Köldbärarkrets med borrhål (utan VPU)</w:t>
            </w:r>
          </w:p>
        </w:tc>
        <w:tc>
          <w:tcPr>
            <w:tcW w:w="7938" w:type="dxa"/>
          </w:tcPr>
          <w:p w14:paraId="29A35820" w14:textId="77777777" w:rsidR="00723B35" w:rsidRPr="0052661F" w:rsidRDefault="00723B35" w:rsidP="00723B35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B434C4" w:rsidRPr="00DF056E" w14:paraId="15054C0D" w14:textId="77777777" w:rsidTr="00D563BB">
        <w:tc>
          <w:tcPr>
            <w:tcW w:w="2480" w:type="dxa"/>
          </w:tcPr>
          <w:p w14:paraId="319163D7" w14:textId="3F88D297" w:rsidR="00B434C4" w:rsidRDefault="00B434C4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0123-DK-VVB1</w:t>
            </w:r>
          </w:p>
        </w:tc>
        <w:tc>
          <w:tcPr>
            <w:tcW w:w="3544" w:type="dxa"/>
          </w:tcPr>
          <w:p w14:paraId="31AFFD2F" w14:textId="5B5ED567" w:rsidR="00B434C4" w:rsidRDefault="00487B2C" w:rsidP="00723B3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Varmvattenberedare</w:t>
            </w:r>
          </w:p>
        </w:tc>
        <w:tc>
          <w:tcPr>
            <w:tcW w:w="7938" w:type="dxa"/>
          </w:tcPr>
          <w:p w14:paraId="4790B1E4" w14:textId="17E0AF37" w:rsidR="00B434C4" w:rsidRPr="0052661F" w:rsidRDefault="00487B2C" w:rsidP="00723B35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Används i befintliga förskolor där styrutrustningen byts men inte varmvattenproduktionen.</w:t>
            </w:r>
          </w:p>
        </w:tc>
      </w:tr>
    </w:tbl>
    <w:p w14:paraId="3011CBD0" w14:textId="7C973EB3" w:rsidR="003677C0" w:rsidRDefault="003C5D33" w:rsidP="003C5D3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 xml:space="preserve"> </w:t>
      </w:r>
    </w:p>
    <w:p w14:paraId="128721F7" w14:textId="514D4932" w:rsidR="00797906" w:rsidRPr="007C6EB5" w:rsidRDefault="00797906" w:rsidP="003C5D3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</w:p>
    <w:p w14:paraId="652ECBA8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szCs w:val="28"/>
        </w:rPr>
      </w:pPr>
    </w:p>
    <w:p w14:paraId="4F47DE72" w14:textId="77777777" w:rsidR="000B2816" w:rsidRPr="007C6EB5" w:rsidRDefault="000B2816" w:rsidP="003F73A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u w:val="single"/>
        </w:rPr>
      </w:pPr>
    </w:p>
    <w:sectPr w:rsidR="000B2816" w:rsidRPr="007C6EB5" w:rsidSect="00495F6F">
      <w:footerReference w:type="default" r:id="rId8"/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F971" w14:textId="77777777" w:rsidR="006E4D4E" w:rsidRDefault="006E4D4E">
      <w:r>
        <w:separator/>
      </w:r>
    </w:p>
  </w:endnote>
  <w:endnote w:type="continuationSeparator" w:id="0">
    <w:p w14:paraId="350D722D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1DD2E" w14:textId="77777777" w:rsidR="003677C0" w:rsidRDefault="003677C0">
    <w:pPr>
      <w:pStyle w:val="Footer"/>
      <w:rPr>
        <w:rStyle w:val="PageNumber"/>
        <w:sz w:val="2"/>
      </w:rPr>
    </w:pPr>
  </w:p>
  <w:p w14:paraId="377F1FAD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4011"/>
      <w:gridCol w:w="865"/>
    </w:tblGrid>
    <w:tr w:rsidR="006D30D2" w:rsidRPr="00A133A7" w14:paraId="4843D367" w14:textId="77777777" w:rsidTr="00C36AF0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2EF1454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8EBA43F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308D48A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4CE68D4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987DC9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2E1E49A8" w14:textId="77777777" w:rsidR="006D30D2" w:rsidRPr="00A133A7" w:rsidRDefault="00E72724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639BE1D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3.75pt;height:47.25pt">
                <v:imagedata r:id="rId1" o:title="SISAB logo ny bla centrerad text"/>
              </v:shape>
            </w:pict>
          </w:r>
        </w:p>
      </w:tc>
      <w:tc>
        <w:tcPr>
          <w:tcW w:w="4876" w:type="dxa"/>
          <w:gridSpan w:val="2"/>
          <w:vMerge w:val="restart"/>
          <w:vAlign w:val="center"/>
        </w:tcPr>
        <w:p w14:paraId="263B33ED" w14:textId="06F6D5FA" w:rsidR="006D30D2" w:rsidRPr="006D30D2" w:rsidRDefault="006D30D2" w:rsidP="006D30D2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KRAVSTÄLLANDE TEKNIKDOKUMENT</w:t>
          </w:r>
        </w:p>
      </w:tc>
    </w:tr>
    <w:tr w:rsidR="006D30D2" w:rsidRPr="00A133A7" w14:paraId="674230DD" w14:textId="77777777" w:rsidTr="00C36AF0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11FB1F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5DBB2E5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6AE4EA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7DCCA28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4468F9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77C0FD2" w14:textId="77777777" w:rsidR="006D30D2" w:rsidRPr="00A133A7" w:rsidRDefault="006D30D2" w:rsidP="001E653B">
          <w:pPr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/>
          <w:tcBorders>
            <w:bottom w:val="nil"/>
          </w:tcBorders>
        </w:tcPr>
        <w:p w14:paraId="431DBF56" w14:textId="77777777" w:rsidR="006D30D2" w:rsidRPr="00A133A7" w:rsidRDefault="006D30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61B706C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1597A54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B6E5E0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9D718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5A18455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02A0960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17B6AD1A" w14:textId="65ED2D52" w:rsidR="00E95484" w:rsidRPr="00A133A7" w:rsidRDefault="003C5D33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INNEHÅLLSFÖRTECKNING </w:t>
          </w:r>
          <w:r w:rsidR="00D563BB">
            <w:rPr>
              <w:rFonts w:ascii="Calibri" w:hAnsi="Calibri" w:cs="Calibri"/>
            </w:rPr>
            <w:t>VS</w:t>
          </w:r>
        </w:p>
      </w:tc>
    </w:tr>
    <w:tr w:rsidR="00E95484" w:rsidRPr="00A133A7" w14:paraId="065A3569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5B4BEFD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320FF55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944913B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468450DC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5D1EEC40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09132B74" w14:textId="77777777" w:rsidTr="001E653B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DBFAEA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D9CD8C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1535DB8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4E34C1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ED99E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4011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2E3670A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865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798BF3C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14987B85" w14:textId="77777777" w:rsidTr="001E653B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3F76A9D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65DF5B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1DA772AD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3BE7157D" w14:textId="326018A0" w:rsidR="00E95484" w:rsidRPr="00A133A7" w:rsidRDefault="00BE6BB8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</w:t>
          </w:r>
          <w:r w:rsidR="006D30D2">
            <w:rPr>
              <w:rFonts w:ascii="Calibri" w:hAnsi="Calibri" w:cs="Calibri"/>
              <w:b/>
              <w:sz w:val="26"/>
              <w:lang w:val="de-DE"/>
            </w:rPr>
            <w:t>2</w:t>
          </w:r>
          <w:r w:rsidR="00E72724">
            <w:rPr>
              <w:rFonts w:ascii="Calibri" w:hAnsi="Calibri" w:cs="Calibri"/>
              <w:b/>
              <w:sz w:val="26"/>
              <w:lang w:val="de-DE"/>
            </w:rPr>
            <w:t>3</w:t>
          </w:r>
          <w:r w:rsidR="006D30D2">
            <w:rPr>
              <w:rFonts w:ascii="Calibri" w:hAnsi="Calibri" w:cs="Calibri"/>
              <w:b/>
              <w:sz w:val="26"/>
              <w:lang w:val="de-DE"/>
            </w:rPr>
            <w:t>-</w:t>
          </w:r>
          <w:r w:rsidR="00E72724">
            <w:rPr>
              <w:rFonts w:ascii="Calibri" w:hAnsi="Calibri" w:cs="Calibri"/>
              <w:b/>
              <w:sz w:val="26"/>
              <w:lang w:val="de-DE"/>
            </w:rPr>
            <w:t>05</w:t>
          </w:r>
          <w:r w:rsidR="0011398A">
            <w:rPr>
              <w:rFonts w:ascii="Calibri" w:hAnsi="Calibri" w:cs="Calibri"/>
              <w:b/>
              <w:sz w:val="26"/>
              <w:lang w:val="de-DE"/>
            </w:rPr>
            <w:t>-</w:t>
          </w:r>
          <w:r w:rsidR="00E72724">
            <w:rPr>
              <w:rFonts w:ascii="Calibri" w:hAnsi="Calibri" w:cs="Calibri"/>
              <w:b/>
              <w:sz w:val="26"/>
              <w:lang w:val="de-DE"/>
            </w:rPr>
            <w:t>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2B30308E" w14:textId="52E2AB8C" w:rsidR="00E95484" w:rsidRPr="00A133A7" w:rsidRDefault="0087658C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4011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2C390BF" w14:textId="0FC7377C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86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5394F56F" w14:textId="58D0DBAB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E1581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E1581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8C748C7" w14:textId="77777777" w:rsidR="003677C0" w:rsidRDefault="003677C0">
    <w:pPr>
      <w:pStyle w:val="Footer"/>
      <w:rPr>
        <w:rStyle w:val="PageNumber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DCAA" w14:textId="77777777" w:rsidR="006E4D4E" w:rsidRDefault="006E4D4E">
      <w:r>
        <w:separator/>
      </w:r>
    </w:p>
  </w:footnote>
  <w:footnote w:type="continuationSeparator" w:id="0">
    <w:p w14:paraId="3C777BDC" w14:textId="77777777" w:rsidR="006E4D4E" w:rsidRDefault="006E4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756784148">
    <w:abstractNumId w:val="13"/>
  </w:num>
  <w:num w:numId="2" w16cid:durableId="14038018">
    <w:abstractNumId w:val="9"/>
  </w:num>
  <w:num w:numId="3" w16cid:durableId="1811287118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244187143">
    <w:abstractNumId w:val="12"/>
  </w:num>
  <w:num w:numId="5" w16cid:durableId="1727682557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299649284">
    <w:abstractNumId w:val="14"/>
  </w:num>
  <w:num w:numId="7" w16cid:durableId="1704162889">
    <w:abstractNumId w:val="15"/>
  </w:num>
  <w:num w:numId="8" w16cid:durableId="1691568753">
    <w:abstractNumId w:val="11"/>
  </w:num>
  <w:num w:numId="9" w16cid:durableId="602155669">
    <w:abstractNumId w:val="8"/>
  </w:num>
  <w:num w:numId="10" w16cid:durableId="1917014194">
    <w:abstractNumId w:val="3"/>
  </w:num>
  <w:num w:numId="11" w16cid:durableId="919950249">
    <w:abstractNumId w:val="2"/>
  </w:num>
  <w:num w:numId="12" w16cid:durableId="176040887">
    <w:abstractNumId w:val="1"/>
  </w:num>
  <w:num w:numId="13" w16cid:durableId="1021056744">
    <w:abstractNumId w:val="0"/>
  </w:num>
  <w:num w:numId="14" w16cid:durableId="482548344">
    <w:abstractNumId w:val="7"/>
  </w:num>
  <w:num w:numId="15" w16cid:durableId="1712849299">
    <w:abstractNumId w:val="6"/>
  </w:num>
  <w:num w:numId="16" w16cid:durableId="1898932960">
    <w:abstractNumId w:val="5"/>
  </w:num>
  <w:num w:numId="17" w16cid:durableId="714156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F3B"/>
    <w:rsid w:val="0001457F"/>
    <w:rsid w:val="000150A9"/>
    <w:rsid w:val="00017050"/>
    <w:rsid w:val="0001726B"/>
    <w:rsid w:val="00021027"/>
    <w:rsid w:val="00022458"/>
    <w:rsid w:val="00022EB4"/>
    <w:rsid w:val="0002735E"/>
    <w:rsid w:val="00031C9B"/>
    <w:rsid w:val="00031FF0"/>
    <w:rsid w:val="00032821"/>
    <w:rsid w:val="00032DE1"/>
    <w:rsid w:val="00035308"/>
    <w:rsid w:val="000414CE"/>
    <w:rsid w:val="000441E9"/>
    <w:rsid w:val="0004446F"/>
    <w:rsid w:val="00045ABE"/>
    <w:rsid w:val="00045B54"/>
    <w:rsid w:val="00046A24"/>
    <w:rsid w:val="000511AB"/>
    <w:rsid w:val="00057FA8"/>
    <w:rsid w:val="000645A5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25B3"/>
    <w:rsid w:val="000C31B2"/>
    <w:rsid w:val="000C4B09"/>
    <w:rsid w:val="000C63FD"/>
    <w:rsid w:val="000C6E1D"/>
    <w:rsid w:val="000D3352"/>
    <w:rsid w:val="000D3B00"/>
    <w:rsid w:val="000D3E3A"/>
    <w:rsid w:val="000D3E98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98A"/>
    <w:rsid w:val="00113F7B"/>
    <w:rsid w:val="001153EF"/>
    <w:rsid w:val="00116BC4"/>
    <w:rsid w:val="00117C6E"/>
    <w:rsid w:val="00120A7D"/>
    <w:rsid w:val="00121CBA"/>
    <w:rsid w:val="0012270E"/>
    <w:rsid w:val="00124255"/>
    <w:rsid w:val="00124D3E"/>
    <w:rsid w:val="00125891"/>
    <w:rsid w:val="0012650A"/>
    <w:rsid w:val="00127600"/>
    <w:rsid w:val="00131EBB"/>
    <w:rsid w:val="00133061"/>
    <w:rsid w:val="00134C21"/>
    <w:rsid w:val="0014574F"/>
    <w:rsid w:val="00146D62"/>
    <w:rsid w:val="00150D33"/>
    <w:rsid w:val="0015130D"/>
    <w:rsid w:val="001518BC"/>
    <w:rsid w:val="0015776B"/>
    <w:rsid w:val="001664CD"/>
    <w:rsid w:val="0017175D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5E6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3800"/>
    <w:rsid w:val="001C6159"/>
    <w:rsid w:val="001D1C78"/>
    <w:rsid w:val="001D20FF"/>
    <w:rsid w:val="001D459E"/>
    <w:rsid w:val="001D472C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26D9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C36"/>
    <w:rsid w:val="002772E7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B50EB"/>
    <w:rsid w:val="002B6D74"/>
    <w:rsid w:val="002C269D"/>
    <w:rsid w:val="002C296C"/>
    <w:rsid w:val="002C6720"/>
    <w:rsid w:val="002D1674"/>
    <w:rsid w:val="002D2D5C"/>
    <w:rsid w:val="002D4828"/>
    <w:rsid w:val="002D66D6"/>
    <w:rsid w:val="002D7701"/>
    <w:rsid w:val="002E1546"/>
    <w:rsid w:val="002E33A8"/>
    <w:rsid w:val="002E3DA9"/>
    <w:rsid w:val="002E4A8F"/>
    <w:rsid w:val="002E5CE6"/>
    <w:rsid w:val="002F0248"/>
    <w:rsid w:val="002F099C"/>
    <w:rsid w:val="002F0A02"/>
    <w:rsid w:val="002F0F45"/>
    <w:rsid w:val="002F4C6E"/>
    <w:rsid w:val="002F5AD2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46878"/>
    <w:rsid w:val="00350F66"/>
    <w:rsid w:val="00353F17"/>
    <w:rsid w:val="00355146"/>
    <w:rsid w:val="0035614C"/>
    <w:rsid w:val="003577BC"/>
    <w:rsid w:val="0036098D"/>
    <w:rsid w:val="00361299"/>
    <w:rsid w:val="003653CF"/>
    <w:rsid w:val="003677C0"/>
    <w:rsid w:val="00371FA6"/>
    <w:rsid w:val="00372E96"/>
    <w:rsid w:val="00381A74"/>
    <w:rsid w:val="0038221F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2BDC"/>
    <w:rsid w:val="003B3C38"/>
    <w:rsid w:val="003B4272"/>
    <w:rsid w:val="003C0FD5"/>
    <w:rsid w:val="003C5D33"/>
    <w:rsid w:val="003C69EB"/>
    <w:rsid w:val="003C75E8"/>
    <w:rsid w:val="003D203C"/>
    <w:rsid w:val="003D799A"/>
    <w:rsid w:val="003E1581"/>
    <w:rsid w:val="003E3611"/>
    <w:rsid w:val="003E4084"/>
    <w:rsid w:val="003E4168"/>
    <w:rsid w:val="003E5C1A"/>
    <w:rsid w:val="003E7EAB"/>
    <w:rsid w:val="003F1203"/>
    <w:rsid w:val="003F2EEB"/>
    <w:rsid w:val="003F314D"/>
    <w:rsid w:val="003F4ECC"/>
    <w:rsid w:val="003F641A"/>
    <w:rsid w:val="003F73A1"/>
    <w:rsid w:val="003F7696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F5D"/>
    <w:rsid w:val="00422AF5"/>
    <w:rsid w:val="00423D83"/>
    <w:rsid w:val="00424F5B"/>
    <w:rsid w:val="00425750"/>
    <w:rsid w:val="00427190"/>
    <w:rsid w:val="00431355"/>
    <w:rsid w:val="00432CD2"/>
    <w:rsid w:val="004336E2"/>
    <w:rsid w:val="00437238"/>
    <w:rsid w:val="00440AF8"/>
    <w:rsid w:val="00445D08"/>
    <w:rsid w:val="00450D5C"/>
    <w:rsid w:val="00450EDE"/>
    <w:rsid w:val="00452027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77F51"/>
    <w:rsid w:val="0048158E"/>
    <w:rsid w:val="004860EB"/>
    <w:rsid w:val="004867BA"/>
    <w:rsid w:val="004874DA"/>
    <w:rsid w:val="004878CC"/>
    <w:rsid w:val="00487B2C"/>
    <w:rsid w:val="00487C48"/>
    <w:rsid w:val="00491835"/>
    <w:rsid w:val="00491EB8"/>
    <w:rsid w:val="004926F5"/>
    <w:rsid w:val="004930E1"/>
    <w:rsid w:val="0049533D"/>
    <w:rsid w:val="00495F6F"/>
    <w:rsid w:val="004A1013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7087"/>
    <w:rsid w:val="004B7CAB"/>
    <w:rsid w:val="004C1668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501849"/>
    <w:rsid w:val="00501D17"/>
    <w:rsid w:val="00504AC5"/>
    <w:rsid w:val="005059C6"/>
    <w:rsid w:val="005073BB"/>
    <w:rsid w:val="005074BC"/>
    <w:rsid w:val="0051122C"/>
    <w:rsid w:val="00513BE0"/>
    <w:rsid w:val="00520480"/>
    <w:rsid w:val="00523E3C"/>
    <w:rsid w:val="0052661F"/>
    <w:rsid w:val="00527E38"/>
    <w:rsid w:val="0054078A"/>
    <w:rsid w:val="00541656"/>
    <w:rsid w:val="005418C7"/>
    <w:rsid w:val="00541D5C"/>
    <w:rsid w:val="0055050C"/>
    <w:rsid w:val="00550775"/>
    <w:rsid w:val="0055131C"/>
    <w:rsid w:val="00551A01"/>
    <w:rsid w:val="00552431"/>
    <w:rsid w:val="005524BD"/>
    <w:rsid w:val="0055304C"/>
    <w:rsid w:val="0055393C"/>
    <w:rsid w:val="00554761"/>
    <w:rsid w:val="00554776"/>
    <w:rsid w:val="00560689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2539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C144C"/>
    <w:rsid w:val="005C17AD"/>
    <w:rsid w:val="005C2BD4"/>
    <w:rsid w:val="005C6704"/>
    <w:rsid w:val="005D0EE2"/>
    <w:rsid w:val="005D1B0F"/>
    <w:rsid w:val="005D284E"/>
    <w:rsid w:val="005D5F48"/>
    <w:rsid w:val="005D7DFE"/>
    <w:rsid w:val="005E00A3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5D67"/>
    <w:rsid w:val="006167F5"/>
    <w:rsid w:val="00617F2E"/>
    <w:rsid w:val="00620170"/>
    <w:rsid w:val="006201FF"/>
    <w:rsid w:val="006205D7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27FF"/>
    <w:rsid w:val="00694A3D"/>
    <w:rsid w:val="00694E16"/>
    <w:rsid w:val="00695348"/>
    <w:rsid w:val="006A1FC2"/>
    <w:rsid w:val="006A376F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30D2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02BE"/>
    <w:rsid w:val="00701ACB"/>
    <w:rsid w:val="00701EC3"/>
    <w:rsid w:val="00702799"/>
    <w:rsid w:val="00704407"/>
    <w:rsid w:val="00706DF9"/>
    <w:rsid w:val="00707B10"/>
    <w:rsid w:val="0071199C"/>
    <w:rsid w:val="00712634"/>
    <w:rsid w:val="007228BA"/>
    <w:rsid w:val="007229CE"/>
    <w:rsid w:val="00722ABE"/>
    <w:rsid w:val="00723B35"/>
    <w:rsid w:val="0072533C"/>
    <w:rsid w:val="0073139A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0468"/>
    <w:rsid w:val="00753494"/>
    <w:rsid w:val="00754F53"/>
    <w:rsid w:val="00755011"/>
    <w:rsid w:val="007561EC"/>
    <w:rsid w:val="00756ECC"/>
    <w:rsid w:val="00757759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72A"/>
    <w:rsid w:val="00782C9B"/>
    <w:rsid w:val="00786365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47E4"/>
    <w:rsid w:val="007F471E"/>
    <w:rsid w:val="007F518D"/>
    <w:rsid w:val="007F60E7"/>
    <w:rsid w:val="008025E1"/>
    <w:rsid w:val="008042A1"/>
    <w:rsid w:val="00815027"/>
    <w:rsid w:val="00817E06"/>
    <w:rsid w:val="00820153"/>
    <w:rsid w:val="0082164C"/>
    <w:rsid w:val="00825A2B"/>
    <w:rsid w:val="0082605C"/>
    <w:rsid w:val="008300CD"/>
    <w:rsid w:val="00831723"/>
    <w:rsid w:val="0083328E"/>
    <w:rsid w:val="00836982"/>
    <w:rsid w:val="008400AE"/>
    <w:rsid w:val="00841905"/>
    <w:rsid w:val="008422D9"/>
    <w:rsid w:val="00844632"/>
    <w:rsid w:val="00845FBF"/>
    <w:rsid w:val="00851FE7"/>
    <w:rsid w:val="008542B0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392F"/>
    <w:rsid w:val="00875E03"/>
    <w:rsid w:val="0087658C"/>
    <w:rsid w:val="00876CC1"/>
    <w:rsid w:val="00877BE5"/>
    <w:rsid w:val="00880F3A"/>
    <w:rsid w:val="0088168E"/>
    <w:rsid w:val="00881B52"/>
    <w:rsid w:val="00882259"/>
    <w:rsid w:val="00886B56"/>
    <w:rsid w:val="00893658"/>
    <w:rsid w:val="00893A97"/>
    <w:rsid w:val="00893E11"/>
    <w:rsid w:val="00894BB2"/>
    <w:rsid w:val="00895A5C"/>
    <w:rsid w:val="00896A83"/>
    <w:rsid w:val="008A0AAE"/>
    <w:rsid w:val="008A202A"/>
    <w:rsid w:val="008A20EB"/>
    <w:rsid w:val="008A4CD0"/>
    <w:rsid w:val="008A502C"/>
    <w:rsid w:val="008A5453"/>
    <w:rsid w:val="008B1AB3"/>
    <w:rsid w:val="008B4B64"/>
    <w:rsid w:val="008B5545"/>
    <w:rsid w:val="008B593B"/>
    <w:rsid w:val="008C0B37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074C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4689"/>
    <w:rsid w:val="009278F5"/>
    <w:rsid w:val="00931FEE"/>
    <w:rsid w:val="00932E75"/>
    <w:rsid w:val="00936309"/>
    <w:rsid w:val="00937950"/>
    <w:rsid w:val="0095329D"/>
    <w:rsid w:val="00953F93"/>
    <w:rsid w:val="00957D12"/>
    <w:rsid w:val="0096005C"/>
    <w:rsid w:val="00960E8C"/>
    <w:rsid w:val="009614BA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564E"/>
    <w:rsid w:val="00986099"/>
    <w:rsid w:val="009864A5"/>
    <w:rsid w:val="00986567"/>
    <w:rsid w:val="009922FF"/>
    <w:rsid w:val="009923E1"/>
    <w:rsid w:val="00992D0F"/>
    <w:rsid w:val="009948BF"/>
    <w:rsid w:val="0099540F"/>
    <w:rsid w:val="00995822"/>
    <w:rsid w:val="009A4671"/>
    <w:rsid w:val="009A6D4E"/>
    <w:rsid w:val="009B1B47"/>
    <w:rsid w:val="009B4A5D"/>
    <w:rsid w:val="009B4F5D"/>
    <w:rsid w:val="009C4A19"/>
    <w:rsid w:val="009C4BB6"/>
    <w:rsid w:val="009C63D3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663D"/>
    <w:rsid w:val="00A27672"/>
    <w:rsid w:val="00A3191B"/>
    <w:rsid w:val="00A32A0B"/>
    <w:rsid w:val="00A34000"/>
    <w:rsid w:val="00A3463A"/>
    <w:rsid w:val="00A34B1F"/>
    <w:rsid w:val="00A373A6"/>
    <w:rsid w:val="00A409E9"/>
    <w:rsid w:val="00A41A07"/>
    <w:rsid w:val="00A4429A"/>
    <w:rsid w:val="00A4598A"/>
    <w:rsid w:val="00A45A0F"/>
    <w:rsid w:val="00A47A56"/>
    <w:rsid w:val="00A50C50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76967"/>
    <w:rsid w:val="00A85797"/>
    <w:rsid w:val="00A93A6D"/>
    <w:rsid w:val="00A95D9B"/>
    <w:rsid w:val="00A95DB8"/>
    <w:rsid w:val="00A97CBA"/>
    <w:rsid w:val="00AA3C81"/>
    <w:rsid w:val="00AA6042"/>
    <w:rsid w:val="00AA695D"/>
    <w:rsid w:val="00AA7172"/>
    <w:rsid w:val="00AB07EC"/>
    <w:rsid w:val="00AB2E38"/>
    <w:rsid w:val="00AB30B2"/>
    <w:rsid w:val="00AB3C1D"/>
    <w:rsid w:val="00AB4AAD"/>
    <w:rsid w:val="00AB68F8"/>
    <w:rsid w:val="00AB70BD"/>
    <w:rsid w:val="00AB7F49"/>
    <w:rsid w:val="00AC1340"/>
    <w:rsid w:val="00AC3BDC"/>
    <w:rsid w:val="00AC427C"/>
    <w:rsid w:val="00AC53C8"/>
    <w:rsid w:val="00AC6A32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5262"/>
    <w:rsid w:val="00AF7963"/>
    <w:rsid w:val="00B01714"/>
    <w:rsid w:val="00B05D70"/>
    <w:rsid w:val="00B070D9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4C4"/>
    <w:rsid w:val="00B43C78"/>
    <w:rsid w:val="00B44F6F"/>
    <w:rsid w:val="00B45D0F"/>
    <w:rsid w:val="00B5405F"/>
    <w:rsid w:val="00B6054B"/>
    <w:rsid w:val="00B60E68"/>
    <w:rsid w:val="00B619EE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6BB8"/>
    <w:rsid w:val="00BE7EED"/>
    <w:rsid w:val="00BF5370"/>
    <w:rsid w:val="00C00DE4"/>
    <w:rsid w:val="00C04977"/>
    <w:rsid w:val="00C05316"/>
    <w:rsid w:val="00C060FC"/>
    <w:rsid w:val="00C07289"/>
    <w:rsid w:val="00C07B24"/>
    <w:rsid w:val="00C12469"/>
    <w:rsid w:val="00C124F4"/>
    <w:rsid w:val="00C1560A"/>
    <w:rsid w:val="00C169AA"/>
    <w:rsid w:val="00C16ED7"/>
    <w:rsid w:val="00C20BEA"/>
    <w:rsid w:val="00C21971"/>
    <w:rsid w:val="00C21FAC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5DEC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5872"/>
    <w:rsid w:val="00D16B6A"/>
    <w:rsid w:val="00D173A7"/>
    <w:rsid w:val="00D204A9"/>
    <w:rsid w:val="00D20EEE"/>
    <w:rsid w:val="00D212A2"/>
    <w:rsid w:val="00D22F8B"/>
    <w:rsid w:val="00D23C11"/>
    <w:rsid w:val="00D24820"/>
    <w:rsid w:val="00D2734D"/>
    <w:rsid w:val="00D31661"/>
    <w:rsid w:val="00D34A16"/>
    <w:rsid w:val="00D353AD"/>
    <w:rsid w:val="00D35955"/>
    <w:rsid w:val="00D36228"/>
    <w:rsid w:val="00D41D0B"/>
    <w:rsid w:val="00D42D76"/>
    <w:rsid w:val="00D4325B"/>
    <w:rsid w:val="00D56048"/>
    <w:rsid w:val="00D563BB"/>
    <w:rsid w:val="00D6213F"/>
    <w:rsid w:val="00D62C26"/>
    <w:rsid w:val="00D631E8"/>
    <w:rsid w:val="00D6454E"/>
    <w:rsid w:val="00D64C6C"/>
    <w:rsid w:val="00D670F3"/>
    <w:rsid w:val="00D7102A"/>
    <w:rsid w:val="00D71A9C"/>
    <w:rsid w:val="00D71F18"/>
    <w:rsid w:val="00D77BE6"/>
    <w:rsid w:val="00D77C89"/>
    <w:rsid w:val="00D80F8F"/>
    <w:rsid w:val="00D82E05"/>
    <w:rsid w:val="00D86682"/>
    <w:rsid w:val="00D93B48"/>
    <w:rsid w:val="00D96B32"/>
    <w:rsid w:val="00DA0BF0"/>
    <w:rsid w:val="00DA0EC7"/>
    <w:rsid w:val="00DA3310"/>
    <w:rsid w:val="00DA3F5D"/>
    <w:rsid w:val="00DA5487"/>
    <w:rsid w:val="00DA7140"/>
    <w:rsid w:val="00DB0536"/>
    <w:rsid w:val="00DB1F15"/>
    <w:rsid w:val="00DB33EE"/>
    <w:rsid w:val="00DB629D"/>
    <w:rsid w:val="00DB7447"/>
    <w:rsid w:val="00DC1E41"/>
    <w:rsid w:val="00DC53DD"/>
    <w:rsid w:val="00DD2D9F"/>
    <w:rsid w:val="00DD336E"/>
    <w:rsid w:val="00DD3CEF"/>
    <w:rsid w:val="00DD5E3A"/>
    <w:rsid w:val="00DD6369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4CA4"/>
    <w:rsid w:val="00E05328"/>
    <w:rsid w:val="00E127CD"/>
    <w:rsid w:val="00E14792"/>
    <w:rsid w:val="00E1586F"/>
    <w:rsid w:val="00E15C77"/>
    <w:rsid w:val="00E17086"/>
    <w:rsid w:val="00E22D4A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0F58"/>
    <w:rsid w:val="00E72724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E0B72"/>
    <w:rsid w:val="00EE30AC"/>
    <w:rsid w:val="00EE3B28"/>
    <w:rsid w:val="00EE751D"/>
    <w:rsid w:val="00EF226A"/>
    <w:rsid w:val="00EF2B4A"/>
    <w:rsid w:val="00EF3E86"/>
    <w:rsid w:val="00EF737F"/>
    <w:rsid w:val="00EF7756"/>
    <w:rsid w:val="00EF78D2"/>
    <w:rsid w:val="00F00CC2"/>
    <w:rsid w:val="00F03B2E"/>
    <w:rsid w:val="00F04CDD"/>
    <w:rsid w:val="00F065D0"/>
    <w:rsid w:val="00F0729D"/>
    <w:rsid w:val="00F075E4"/>
    <w:rsid w:val="00F07A5E"/>
    <w:rsid w:val="00F16899"/>
    <w:rsid w:val="00F16E01"/>
    <w:rsid w:val="00F17B3D"/>
    <w:rsid w:val="00F20672"/>
    <w:rsid w:val="00F22AE7"/>
    <w:rsid w:val="00F238C0"/>
    <w:rsid w:val="00F2509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3541"/>
    <w:rsid w:val="00FB591A"/>
    <w:rsid w:val="00FC1CEC"/>
    <w:rsid w:val="00FC1E3D"/>
    <w:rsid w:val="00FC2E77"/>
    <w:rsid w:val="00FC300F"/>
    <w:rsid w:val="00FC5645"/>
    <w:rsid w:val="00FC6AE2"/>
    <w:rsid w:val="00FC7F91"/>
    <w:rsid w:val="00FD581D"/>
    <w:rsid w:val="00FD6327"/>
    <w:rsid w:val="00FD633D"/>
    <w:rsid w:val="00FE2EF5"/>
    <w:rsid w:val="00FE3CE5"/>
    <w:rsid w:val="00FE3D9C"/>
    <w:rsid w:val="00FE47E7"/>
    <w:rsid w:val="00FE68E5"/>
    <w:rsid w:val="00FE6DAC"/>
    <w:rsid w:val="00FE7AD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  <w14:docId w14:val="2280C0C7"/>
  <w15:chartTrackingRefBased/>
  <w15:docId w15:val="{3BACBC00-BE75-43B9-8588-A459B081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43922-1178-4897-88DB-6FB0004EE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141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CA11</vt:lpstr>
    </vt:vector>
  </TitlesOfParts>
  <Company>TM Konsult AB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CA11</dc:title>
  <dc:subject/>
  <dc:creator>Christer.Berg@tm.nu</dc:creator>
  <cp:keywords/>
  <cp:lastModifiedBy>André Aspegren Sjölander</cp:lastModifiedBy>
  <cp:revision>47</cp:revision>
  <cp:lastPrinted>2021-12-14T11:58:00Z</cp:lastPrinted>
  <dcterms:created xsi:type="dcterms:W3CDTF">2017-08-29T06:24:00Z</dcterms:created>
  <dcterms:modified xsi:type="dcterms:W3CDTF">2023-05-02T06:13:00Z</dcterms:modified>
</cp:coreProperties>
</file>